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6F" w:rsidRDefault="00E64165" w:rsidP="00EE21AA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F14380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57E6F" w:rsidRPr="00D57E6F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EE21AA" w:rsidRDefault="00EE21AA" w:rsidP="00EE21AA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  <w:bookmarkStart w:id="0" w:name="_GoBack"/>
            <w:bookmarkEnd w:id="0"/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DB0C77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DB0C77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DB0C77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DB0C77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 xml:space="preserve">Дороги автомобильные общего пользования. Щебень и </w:t>
            </w:r>
            <w:r w:rsidRPr="00A449F3">
              <w:rPr>
                <w:rFonts w:ascii="Times New Roman" w:hAnsi="Times New Roman"/>
              </w:rPr>
              <w:lastRenderedPageBreak/>
              <w:t>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DB0C77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DB0C77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DB0C77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DB0C77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DB0C77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DB0C77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DB0C77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DB0C77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DB0C77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DB0C77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DB0C77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DB0C77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строительные нерудные из отсевов </w:t>
            </w:r>
            <w:r w:rsidRPr="001F4D56">
              <w:rPr>
                <w:rFonts w:ascii="Times New Roman" w:hAnsi="Times New Roman"/>
              </w:rPr>
              <w:lastRenderedPageBreak/>
              <w:t>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DB0C77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DB0C77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«Битумы нефтяные изоляционные. Технические 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DB0C77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DB0C77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DB0C77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DB0C77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DB0C77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DB0C77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DB0C77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 содержания </w:t>
            </w:r>
            <w:r w:rsidRPr="001F4D56">
              <w:rPr>
                <w:rFonts w:ascii="Times New Roman" w:hAnsi="Times New Roman"/>
              </w:rPr>
              <w:lastRenderedPageBreak/>
              <w:t>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</w:t>
            </w:r>
            <w:r w:rsidRPr="001F4D56">
              <w:rPr>
                <w:rFonts w:ascii="Times New Roman" w:hAnsi="Times New Roman"/>
              </w:rPr>
              <w:lastRenderedPageBreak/>
              <w:t>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вспышки. Метод с применением 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DB0C77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DB0C77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p w:rsidR="00EE21AA" w:rsidRDefault="00EE21AA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D57E6F" w:rsidRPr="000544BA" w:rsidRDefault="00D57E6F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77" w:rsidRDefault="00DB0C77" w:rsidP="00E64165">
      <w:r>
        <w:separator/>
      </w:r>
    </w:p>
  </w:endnote>
  <w:endnote w:type="continuationSeparator" w:id="0">
    <w:p w:rsidR="00DB0C77" w:rsidRDefault="00DB0C77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77" w:rsidRDefault="00DB0C77" w:rsidP="00E64165">
      <w:r>
        <w:separator/>
      </w:r>
    </w:p>
  </w:footnote>
  <w:footnote w:type="continuationSeparator" w:id="0">
    <w:p w:rsidR="00DB0C77" w:rsidRDefault="00DB0C77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90B6E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6F50CB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57E6F"/>
    <w:rsid w:val="00D617A2"/>
    <w:rsid w:val="00D66718"/>
    <w:rsid w:val="00D74F5A"/>
    <w:rsid w:val="00DB0C77"/>
    <w:rsid w:val="00E01706"/>
    <w:rsid w:val="00E02DFC"/>
    <w:rsid w:val="00E63882"/>
    <w:rsid w:val="00E64165"/>
    <w:rsid w:val="00E66BFD"/>
    <w:rsid w:val="00E81621"/>
    <w:rsid w:val="00E8529A"/>
    <w:rsid w:val="00EA0E7C"/>
    <w:rsid w:val="00ED0759"/>
    <w:rsid w:val="00EE21AA"/>
    <w:rsid w:val="00F14380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93FE-B448-475B-9484-B8D36182D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974A3DF</Template>
  <TotalTime>140</TotalTime>
  <Pages>1</Pages>
  <Words>15053</Words>
  <Characters>85803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26</cp:revision>
  <cp:lastPrinted>2019-02-19T11:36:00Z</cp:lastPrinted>
  <dcterms:created xsi:type="dcterms:W3CDTF">2024-03-25T13:11:00Z</dcterms:created>
  <dcterms:modified xsi:type="dcterms:W3CDTF">2026-08-31T14:01:00Z</dcterms:modified>
</cp:coreProperties>
</file>